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DA8" w:rsidRDefault="000E3DA8" w:rsidP="0035451E">
      <w:pPr>
        <w:spacing w:after="0" w:line="240" w:lineRule="auto"/>
        <w:jc w:val="right"/>
      </w:pPr>
      <w:r>
        <w:t>Приложение № 22</w:t>
      </w:r>
    </w:p>
    <w:p w:rsidR="000E3DA8" w:rsidRDefault="000E3DA8" w:rsidP="0035451E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0E3DA8" w:rsidRDefault="000E3DA8" w:rsidP="0035451E">
      <w:pPr>
        <w:spacing w:after="0" w:line="240" w:lineRule="auto"/>
        <w:jc w:val="right"/>
      </w:pPr>
      <w:r>
        <w:t>27 декабря 2024г. № 239</w:t>
      </w:r>
    </w:p>
    <w:p w:rsidR="000E3DA8" w:rsidRDefault="000E3DA8" w:rsidP="0035451E">
      <w:pPr>
        <w:spacing w:after="0" w:line="240" w:lineRule="auto"/>
        <w:jc w:val="right"/>
      </w:pPr>
    </w:p>
    <w:p w:rsidR="000E3DA8" w:rsidRDefault="000E3DA8" w:rsidP="0035451E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0E3DA8" w:rsidRDefault="000E3DA8" w:rsidP="0035451E">
      <w:pPr>
        <w:jc w:val="center"/>
      </w:pPr>
      <w:r>
        <w:t>д. Шеметова, ул. Трактовая, около магазина Качугского Райпо</w:t>
      </w:r>
    </w:p>
    <w:p w:rsidR="000E3DA8" w:rsidRDefault="000E3DA8"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25" type="#_x0000_t75" style="width:322.5pt;height:453.75pt;visibility:visible">
            <v:imagedata r:id="rId4" o:title=""/>
          </v:shape>
        </w:pict>
      </w:r>
    </w:p>
    <w:p w:rsidR="000E3DA8" w:rsidRDefault="000E3DA8" w:rsidP="00886DDA"/>
    <w:p w:rsidR="000E3DA8" w:rsidRPr="00886DDA" w:rsidRDefault="000E3DA8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29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0E3DA8" w:rsidRPr="009C64DE" w:rsidTr="0089101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DA8" w:rsidRPr="007F376A" w:rsidRDefault="000E3DA8" w:rsidP="00891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DA8" w:rsidRPr="009C64DE" w:rsidRDefault="000E3DA8" w:rsidP="008910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4DE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DA8" w:rsidRPr="009C64DE" w:rsidRDefault="000E3DA8" w:rsidP="008910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4DE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0E3DA8" w:rsidRPr="009C64DE" w:rsidTr="0089101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DA8" w:rsidRPr="009C64DE" w:rsidRDefault="000E3DA8" w:rsidP="000304BA">
            <w:bookmarkStart w:id="0" w:name="_GoBack"/>
            <w:bookmarkEnd w:id="0"/>
            <w:r w:rsidRPr="009C64DE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DA8" w:rsidRPr="009C64DE" w:rsidRDefault="000E3DA8" w:rsidP="000304BA">
            <w:r w:rsidRPr="009C64DE">
              <w:t>576484.8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DA8" w:rsidRPr="009C64DE" w:rsidRDefault="000E3DA8" w:rsidP="000304BA">
            <w:r w:rsidRPr="009C64DE">
              <w:t>4212186.7</w:t>
            </w:r>
          </w:p>
        </w:tc>
      </w:tr>
      <w:tr w:rsidR="000E3DA8" w:rsidRPr="009C64DE" w:rsidTr="0089101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DA8" w:rsidRPr="009C64DE" w:rsidRDefault="000E3DA8" w:rsidP="000304BA">
            <w:r w:rsidRPr="009C64DE"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DA8" w:rsidRPr="009C64DE" w:rsidRDefault="000E3DA8" w:rsidP="000304BA">
            <w:r w:rsidRPr="009C64DE">
              <w:t>576489.5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DA8" w:rsidRPr="009C64DE" w:rsidRDefault="000E3DA8" w:rsidP="000304BA">
            <w:r w:rsidRPr="009C64DE">
              <w:t>4212188.4</w:t>
            </w:r>
          </w:p>
        </w:tc>
      </w:tr>
      <w:tr w:rsidR="000E3DA8" w:rsidRPr="009C64DE" w:rsidTr="0089101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DA8" w:rsidRPr="009C64DE" w:rsidRDefault="000E3DA8" w:rsidP="000304BA">
            <w:r w:rsidRPr="009C64DE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DA8" w:rsidRPr="009C64DE" w:rsidRDefault="000E3DA8" w:rsidP="000304BA">
            <w:r w:rsidRPr="009C64DE">
              <w:t>576488.9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DA8" w:rsidRPr="009C64DE" w:rsidRDefault="000E3DA8" w:rsidP="000304BA">
            <w:r w:rsidRPr="009C64DE">
              <w:t>4212190.2</w:t>
            </w:r>
          </w:p>
        </w:tc>
      </w:tr>
      <w:tr w:rsidR="000E3DA8" w:rsidRPr="009C64DE" w:rsidTr="0089101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DA8" w:rsidRPr="009C64DE" w:rsidRDefault="000E3DA8" w:rsidP="000304BA">
            <w:r w:rsidRPr="009C64DE"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DA8" w:rsidRPr="009C64DE" w:rsidRDefault="000E3DA8" w:rsidP="000304BA">
            <w:r w:rsidRPr="009C64DE">
              <w:t>576484.2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DA8" w:rsidRPr="009C64DE" w:rsidRDefault="000E3DA8" w:rsidP="000304BA">
            <w:r w:rsidRPr="009C64DE">
              <w:t>4212188.6</w:t>
            </w:r>
          </w:p>
        </w:tc>
      </w:tr>
    </w:tbl>
    <w:p w:rsidR="000E3DA8" w:rsidRPr="00431D01" w:rsidRDefault="000E3DA8" w:rsidP="00886DDA">
      <w:pPr>
        <w:rPr>
          <w:i/>
        </w:rPr>
      </w:pPr>
    </w:p>
    <w:sectPr w:rsidR="000E3DA8" w:rsidRPr="00431D01" w:rsidSect="00992203">
      <w:pgSz w:w="11906" w:h="16838"/>
      <w:pgMar w:top="567" w:right="425" w:bottom="567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00707D"/>
    <w:rsid w:val="00010AC0"/>
    <w:rsid w:val="000304BA"/>
    <w:rsid w:val="000E3DA8"/>
    <w:rsid w:val="00103EA3"/>
    <w:rsid w:val="001532A0"/>
    <w:rsid w:val="001920D8"/>
    <w:rsid w:val="001B1951"/>
    <w:rsid w:val="00233223"/>
    <w:rsid w:val="002904AC"/>
    <w:rsid w:val="002C1750"/>
    <w:rsid w:val="002D3B94"/>
    <w:rsid w:val="002D7B06"/>
    <w:rsid w:val="00305D54"/>
    <w:rsid w:val="003441AC"/>
    <w:rsid w:val="003467DB"/>
    <w:rsid w:val="0035451E"/>
    <w:rsid w:val="0037324A"/>
    <w:rsid w:val="00374EC3"/>
    <w:rsid w:val="003918F0"/>
    <w:rsid w:val="003933B4"/>
    <w:rsid w:val="003A6753"/>
    <w:rsid w:val="00431D01"/>
    <w:rsid w:val="00432685"/>
    <w:rsid w:val="00584D40"/>
    <w:rsid w:val="00602C3F"/>
    <w:rsid w:val="006428DF"/>
    <w:rsid w:val="00660DCF"/>
    <w:rsid w:val="006D582E"/>
    <w:rsid w:val="00711176"/>
    <w:rsid w:val="0071239F"/>
    <w:rsid w:val="00745F84"/>
    <w:rsid w:val="00787397"/>
    <w:rsid w:val="007D7300"/>
    <w:rsid w:val="007F376A"/>
    <w:rsid w:val="0083393F"/>
    <w:rsid w:val="0086247E"/>
    <w:rsid w:val="00886DDA"/>
    <w:rsid w:val="00891017"/>
    <w:rsid w:val="008A43CD"/>
    <w:rsid w:val="008A6BC7"/>
    <w:rsid w:val="008D3E58"/>
    <w:rsid w:val="009005C9"/>
    <w:rsid w:val="00910C7E"/>
    <w:rsid w:val="00944E4A"/>
    <w:rsid w:val="00950D1F"/>
    <w:rsid w:val="0098605B"/>
    <w:rsid w:val="00992203"/>
    <w:rsid w:val="009C64DE"/>
    <w:rsid w:val="00A170DD"/>
    <w:rsid w:val="00B94FBB"/>
    <w:rsid w:val="00B9588C"/>
    <w:rsid w:val="00BD5BBD"/>
    <w:rsid w:val="00C37135"/>
    <w:rsid w:val="00C419E4"/>
    <w:rsid w:val="00C71FC2"/>
    <w:rsid w:val="00CB0516"/>
    <w:rsid w:val="00DB0347"/>
    <w:rsid w:val="00DB7042"/>
    <w:rsid w:val="00E43858"/>
    <w:rsid w:val="00F652D3"/>
    <w:rsid w:val="00F93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17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54</Words>
  <Characters>314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5</cp:revision>
  <cp:lastPrinted>2025-01-17T01:41:00Z</cp:lastPrinted>
  <dcterms:created xsi:type="dcterms:W3CDTF">2025-01-15T05:22:00Z</dcterms:created>
  <dcterms:modified xsi:type="dcterms:W3CDTF">2025-01-17T01:41:00Z</dcterms:modified>
</cp:coreProperties>
</file>